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6A3" w:rsidRPr="00CC65A8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C65A8">
        <w:rPr>
          <w:rFonts w:ascii="Times New Roman" w:hAnsi="Times New Roman" w:cs="Times New Roman"/>
          <w:b/>
          <w:bCs/>
        </w:rPr>
        <w:t>СВЕДЕНИЯ</w:t>
      </w:r>
    </w:p>
    <w:p w:rsidR="00A706A3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C65A8">
        <w:rPr>
          <w:rFonts w:ascii="Times New Roman" w:hAnsi="Times New Roman" w:cs="Times New Roman"/>
          <w:b/>
          <w:bCs/>
        </w:rPr>
        <w:t>О ДОХОДАХ И ОБЯЗАТЕЛЬСТВАХ ИМУЩЕСТВЕННОГО ХАРАКТЕРА,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A706A3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C65A8">
        <w:rPr>
          <w:rFonts w:ascii="Times New Roman" w:hAnsi="Times New Roman" w:cs="Times New Roman"/>
          <w:b/>
          <w:bCs/>
        </w:rPr>
        <w:t xml:space="preserve">ПРЕДСТАВЛЕННЫХ </w:t>
      </w:r>
      <w:r>
        <w:rPr>
          <w:rFonts w:ascii="Times New Roman" w:hAnsi="Times New Roman" w:cs="Times New Roman"/>
          <w:b/>
          <w:bCs/>
        </w:rPr>
        <w:t xml:space="preserve">ЛИЦАМИ, ЗАМЕЩАЮЩИМИ ДОЛЖНОСТЬ </w:t>
      </w:r>
      <w:r w:rsidRPr="00CC65A8">
        <w:rPr>
          <w:rFonts w:ascii="Times New Roman" w:hAnsi="Times New Roman" w:cs="Times New Roman"/>
          <w:b/>
          <w:bCs/>
        </w:rPr>
        <w:t>МУНИЦИПАЛЬ</w:t>
      </w:r>
      <w:r>
        <w:rPr>
          <w:rFonts w:ascii="Times New Roman" w:hAnsi="Times New Roman" w:cs="Times New Roman"/>
          <w:b/>
          <w:bCs/>
        </w:rPr>
        <w:t xml:space="preserve">НОЙ СЛУЖБЫ </w:t>
      </w:r>
    </w:p>
    <w:p w:rsidR="00A706A3" w:rsidRPr="00CC65A8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В ФИНАНСОВОМ УПРАВЛЕНИИ АДМИНИСТРАЦИИ </w:t>
      </w:r>
      <w:r w:rsidRPr="00CC65A8">
        <w:rPr>
          <w:rFonts w:ascii="Times New Roman" w:hAnsi="Times New Roman" w:cs="Times New Roman"/>
          <w:b/>
          <w:bCs/>
        </w:rPr>
        <w:t>АРТЕМОВСКОГО ГОРОДСКОГО ОКРУГА ЗА ОТЧЕТНЫЙ ФИНАНСОВЫЙ ГОД</w:t>
      </w:r>
    </w:p>
    <w:p w:rsidR="00A706A3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C65A8">
        <w:rPr>
          <w:rFonts w:ascii="Times New Roman" w:hAnsi="Times New Roman" w:cs="Times New Roman"/>
          <w:b/>
          <w:bCs/>
        </w:rPr>
        <w:t>С 1 ЯНВАРЯ ПО 31 ДЕКАБРЯ 2012 ГОДА</w:t>
      </w:r>
      <w:r>
        <w:rPr>
          <w:rFonts w:ascii="Times New Roman" w:hAnsi="Times New Roman" w:cs="Times New Roman"/>
          <w:b/>
          <w:bCs/>
        </w:rPr>
        <w:t>.</w:t>
      </w:r>
    </w:p>
    <w:p w:rsidR="00A706A3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1843"/>
        <w:gridCol w:w="1559"/>
        <w:gridCol w:w="1276"/>
        <w:gridCol w:w="1322"/>
        <w:gridCol w:w="1371"/>
        <w:gridCol w:w="1370"/>
        <w:gridCol w:w="1370"/>
        <w:gridCol w:w="1371"/>
        <w:gridCol w:w="1559"/>
        <w:gridCol w:w="1418"/>
      </w:tblGrid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&lt;1&gt;</w:t>
            </w:r>
          </w:p>
        </w:tc>
        <w:tc>
          <w:tcPr>
            <w:tcW w:w="1843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&lt;2&gt;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за 2012 год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(тыс.руб.)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3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111" w:type="dxa"/>
            <w:gridSpan w:val="3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недвижимости, находящихся в пользовании</w:t>
            </w:r>
          </w:p>
        </w:tc>
        <w:tc>
          <w:tcPr>
            <w:tcW w:w="2977" w:type="dxa"/>
            <w:gridSpan w:val="2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Вид объектов недвижимости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&lt;3&gt;</w:t>
            </w:r>
          </w:p>
        </w:tc>
        <w:tc>
          <w:tcPr>
            <w:tcW w:w="1322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</w:tc>
        <w:tc>
          <w:tcPr>
            <w:tcW w:w="1371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&lt;4&gt;</w:t>
            </w:r>
          </w:p>
        </w:tc>
        <w:tc>
          <w:tcPr>
            <w:tcW w:w="1370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370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</w:tc>
        <w:tc>
          <w:tcPr>
            <w:tcW w:w="1371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59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</w:p>
        </w:tc>
        <w:tc>
          <w:tcPr>
            <w:tcW w:w="1418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марка</w:t>
            </w: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Коваль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Наталья Васильевна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Зам. начальника финансового управления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654,7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Земельный участок ½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1200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Жилой дом ½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38,8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29,7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61,8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3434,2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Земельный участок ½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1200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Corolla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Жилой дом 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½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38,8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½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Mitsubishi Airtrek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¼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61,8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Романенко Наталья Леонидовна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Ведущий специалист    1 разряда финансового управления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373,4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sz w:val="16"/>
                <w:szCs w:val="16"/>
              </w:rPr>
              <w:t>⅙</w:t>
            </w: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52,3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Daihatsu Storia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sz w:val="16"/>
                <w:szCs w:val="16"/>
              </w:rPr>
              <w:t>⅙</w:t>
            </w: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 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52,3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дочь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sz w:val="16"/>
                <w:szCs w:val="16"/>
              </w:rPr>
              <w:t>⅙</w:t>
            </w: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  доля 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52,3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России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sz w:val="16"/>
                <w:szCs w:val="16"/>
              </w:rPr>
              <w:t>⅙</w:t>
            </w: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 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52,3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России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Колтунова Светлана 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Павловна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контроля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664,7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49,1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 Fit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192,0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Hilux Surf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дочь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Бычкова 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Галина Александровна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Зам. начальника отдела бухгалтерского учета и контроля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499,8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32,9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43,8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Дымкова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Елена 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Сергеевна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Главный специалист 1 разряда отдела бухгалтерского учета и контроля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697,1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39,6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Nissan Murano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½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55,7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¼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65,8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½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55,7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Зажигина 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Елена Александровна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Главный специалист  1 разряда отдела бухгалтерского учета и контроля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432,4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¼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1200,19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¼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48,10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1490,3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¼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1200,19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Land Kruzer Prado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¼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48,10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дочь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¼ 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1200,19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¼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48,10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Миннигаянова Мария Александровна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Главный специалист  1 разряда отдела бухгалтерского учета и контроля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410,0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68,5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Желнин Дмитрий Александрович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Начальник отдела информационных систем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639,6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½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66,2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Sprinter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373,5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дочь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Елисеев 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Игорь Александрович 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Главный специалист 2 разряда отдела информационных систем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420,4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Allion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471,6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42,2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Tiida Latio</w:t>
            </w: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Гура Елена Михайловна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Начальник отдела платежей и операций по лицевым счетам ПБС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605,6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Нижевясова Галина Владимировна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Зам. начальника отдела платежей и операций по лицевым счетам ПБС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471,5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К</w:t>
            </w: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31,7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Vitz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Кочергина Юлия Геннадьевна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Главный специалист 1 разряда отдела платежей и операций по лицевым счетам ПБС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422,7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61,3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328,4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Prius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сын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rPr>
          <w:trHeight w:val="920"/>
        </w:trPr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Кандакова Олеся 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Юрьевна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Ведущий специалист 3 разряда отдела платежей и операций по лицевым счетам ПБС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341,0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 Fit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Толокнова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Татьяна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Николаевна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Главный специалист 2 разряда  платежей и операций по лицевым счетам ПБС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382,5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65,5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RAV 4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941,3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Land Kruzer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Шевцова 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Дарья Владимировна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Ведущий специалист 3 разряда финансового управления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106,7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⅓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50,4</w:t>
            </w:r>
          </w:p>
        </w:tc>
        <w:tc>
          <w:tcPr>
            <w:tcW w:w="1276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A706A3" w:rsidRPr="00056545" w:rsidRDefault="00A706A3" w:rsidP="00056545">
            <w:pPr>
              <w:spacing w:after="0" w:line="240" w:lineRule="auto"/>
              <w:jc w:val="center"/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Celsior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2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A706A3" w:rsidRPr="00056545" w:rsidRDefault="00A706A3" w:rsidP="00056545">
            <w:pPr>
              <w:spacing w:after="0" w:line="240" w:lineRule="auto"/>
              <w:jc w:val="center"/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Celsior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дочь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Асаржи 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Лариса Геннадьевна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Начальник отдела исполнения бюджета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536,7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Mazda MPV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дочь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Кононова 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Елена 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Борисовна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Зам. начальника отдела исполнения бюджета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473,6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42,9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95,2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Ярцева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Ирина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Владимировна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Главный специалист 1 разряда отдела исполнения бюджета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410,4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½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32,1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Лыхогляд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Татьяна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Геннадьевна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Главный специалист 1 разряда отдела исполнения бюджета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396,5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⅓ доля 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53,3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⅓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53,3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Toyota Lite Ace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дача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дочь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Полеводова Ольга Анатольевна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Ведущий специалист 2 разряда отдела исполнения бюджета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387,3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53,3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Луковенко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Анна 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Игоревна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Ведущий специалист 1 разряда отдела исполнения бюджета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377,8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⅓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48,9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⅓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21,4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сын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⅓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48,9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⅓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21,4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дочь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72,0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⅓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48,9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⅓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21,4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Наврось 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Ирина Николаевна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Главный специалист 1 разряда отдела исполнения бюджета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417,9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1200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 ½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264,0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½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Toyota Mark II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Гараж 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Азьмука Светлана Анатольевна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Главный специалист 1 разряда отдела исполнения бюджета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408,4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Suzuki Escudo </w:t>
            </w:r>
          </w:p>
        </w:tc>
      </w:tr>
      <w:tr w:rsidR="00A706A3" w:rsidRPr="00056545">
        <w:tc>
          <w:tcPr>
            <w:tcW w:w="1384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  <w:vMerge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56,6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Лисовая Светлана Владимировна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Главный специалист 1 разряда отдела исполнения бюджета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399,8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42,0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Хмелева 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Елена Викторовна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Ведущий специалист 2 разряда отдела исполнения бюджета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205,4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Toyota Voxy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Toyota Corolla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дочь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сын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Оноприенко</w:t>
            </w:r>
          </w:p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Наталья Станиславовна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Ведущий специалист 3 разряда финансового управления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312,1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 ½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706A3" w:rsidRPr="00056545">
        <w:tc>
          <w:tcPr>
            <w:tcW w:w="1384" w:type="dxa"/>
          </w:tcPr>
          <w:p w:rsidR="00A706A3" w:rsidRPr="00056545" w:rsidRDefault="00A706A3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157,0</w:t>
            </w:r>
          </w:p>
        </w:tc>
        <w:tc>
          <w:tcPr>
            <w:tcW w:w="1276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 ½ доля</w:t>
            </w:r>
          </w:p>
        </w:tc>
        <w:tc>
          <w:tcPr>
            <w:tcW w:w="1322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70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1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418" w:type="dxa"/>
            <w:vAlign w:val="center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RAV 4</w:t>
            </w:r>
          </w:p>
        </w:tc>
      </w:tr>
    </w:tbl>
    <w:p w:rsidR="00A706A3" w:rsidRPr="00D14BBB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706A3" w:rsidRPr="00D14BBB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706A3" w:rsidRPr="00D936FA" w:rsidRDefault="00A706A3" w:rsidP="00D936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36FA">
        <w:rPr>
          <w:rFonts w:ascii="Times New Roman" w:hAnsi="Times New Roman" w:cs="Times New Roman"/>
          <w:sz w:val="20"/>
          <w:szCs w:val="20"/>
        </w:rPr>
        <w:t>&lt;1&gt;</w:t>
      </w:r>
      <w:r>
        <w:rPr>
          <w:rFonts w:ascii="Times New Roman" w:hAnsi="Times New Roman" w:cs="Times New Roman"/>
          <w:sz w:val="20"/>
          <w:szCs w:val="20"/>
        </w:rPr>
        <w:t xml:space="preserve"> - указываются только Ф.И.О. муниципального служащего, Ф.И.О. супруга(и) и несовершеннолетних детей не указываются.</w:t>
      </w:r>
    </w:p>
    <w:p w:rsidR="00A706A3" w:rsidRPr="00C4742D" w:rsidRDefault="00A706A3" w:rsidP="00D936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742D">
        <w:rPr>
          <w:rFonts w:ascii="Times New Roman" w:hAnsi="Times New Roman" w:cs="Times New Roman"/>
          <w:sz w:val="20"/>
          <w:szCs w:val="20"/>
        </w:rPr>
        <w:t>&lt;</w:t>
      </w:r>
      <w:r w:rsidRPr="00D936FA">
        <w:rPr>
          <w:rFonts w:ascii="Times New Roman" w:hAnsi="Times New Roman" w:cs="Times New Roman"/>
          <w:sz w:val="20"/>
          <w:szCs w:val="20"/>
        </w:rPr>
        <w:t>2</w:t>
      </w:r>
      <w:r w:rsidRPr="00C4742D">
        <w:rPr>
          <w:rFonts w:ascii="Times New Roman" w:hAnsi="Times New Roman" w:cs="Times New Roman"/>
          <w:sz w:val="20"/>
          <w:szCs w:val="20"/>
        </w:rPr>
        <w:t>&gt;</w:t>
      </w:r>
      <w:r>
        <w:rPr>
          <w:rFonts w:ascii="Times New Roman" w:hAnsi="Times New Roman" w:cs="Times New Roman"/>
          <w:sz w:val="20"/>
          <w:szCs w:val="20"/>
        </w:rPr>
        <w:t xml:space="preserve"> - Указывается только должность муниципального служащего.</w:t>
      </w:r>
    </w:p>
    <w:p w:rsidR="00A706A3" w:rsidRPr="00C4742D" w:rsidRDefault="00A706A3" w:rsidP="00D936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742D">
        <w:rPr>
          <w:rFonts w:ascii="Times New Roman" w:hAnsi="Times New Roman" w:cs="Times New Roman"/>
          <w:sz w:val="20"/>
          <w:szCs w:val="20"/>
        </w:rPr>
        <w:t>&lt;</w:t>
      </w:r>
      <w:r w:rsidRPr="00D936FA">
        <w:rPr>
          <w:rFonts w:ascii="Times New Roman" w:hAnsi="Times New Roman" w:cs="Times New Roman"/>
          <w:sz w:val="20"/>
          <w:szCs w:val="20"/>
        </w:rPr>
        <w:t>3</w:t>
      </w:r>
      <w:r w:rsidRPr="00C4742D">
        <w:rPr>
          <w:rFonts w:ascii="Times New Roman" w:hAnsi="Times New Roman" w:cs="Times New Roman"/>
          <w:sz w:val="20"/>
          <w:szCs w:val="20"/>
        </w:rPr>
        <w:t>&gt;</w:t>
      </w:r>
      <w:r>
        <w:rPr>
          <w:rFonts w:ascii="Times New Roman" w:hAnsi="Times New Roman" w:cs="Times New Roman"/>
          <w:sz w:val="20"/>
          <w:szCs w:val="20"/>
        </w:rPr>
        <w:t xml:space="preserve"> - Например, жилой дом, земельный участок, квартира и т.д.</w:t>
      </w:r>
    </w:p>
    <w:p w:rsidR="00A706A3" w:rsidRPr="00C4742D" w:rsidRDefault="00A706A3" w:rsidP="00D936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742D">
        <w:rPr>
          <w:rFonts w:ascii="Times New Roman" w:hAnsi="Times New Roman" w:cs="Times New Roman"/>
          <w:sz w:val="20"/>
          <w:szCs w:val="20"/>
        </w:rPr>
        <w:t>&lt;</w:t>
      </w:r>
      <w:r w:rsidRPr="00D936FA">
        <w:rPr>
          <w:rFonts w:ascii="Times New Roman" w:hAnsi="Times New Roman" w:cs="Times New Roman"/>
          <w:sz w:val="20"/>
          <w:szCs w:val="20"/>
        </w:rPr>
        <w:t>4</w:t>
      </w:r>
      <w:r w:rsidRPr="00C4742D">
        <w:rPr>
          <w:rFonts w:ascii="Times New Roman" w:hAnsi="Times New Roman" w:cs="Times New Roman"/>
          <w:sz w:val="20"/>
          <w:szCs w:val="20"/>
        </w:rPr>
        <w:t>&gt;</w:t>
      </w:r>
      <w:r>
        <w:rPr>
          <w:rFonts w:ascii="Times New Roman" w:hAnsi="Times New Roman" w:cs="Times New Roman"/>
          <w:sz w:val="20"/>
          <w:szCs w:val="20"/>
        </w:rPr>
        <w:t xml:space="preserve"> - Россия или иная страна (государство)</w:t>
      </w:r>
    </w:p>
    <w:p w:rsidR="00A706A3" w:rsidRPr="00C4742D" w:rsidRDefault="00A706A3" w:rsidP="00D936F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sectPr w:rsidR="00A706A3" w:rsidRPr="00C4742D" w:rsidSect="00CC65A8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65A8"/>
    <w:rsid w:val="000019D1"/>
    <w:rsid w:val="00002023"/>
    <w:rsid w:val="00004147"/>
    <w:rsid w:val="00005AEE"/>
    <w:rsid w:val="00007B22"/>
    <w:rsid w:val="00007FA5"/>
    <w:rsid w:val="00010274"/>
    <w:rsid w:val="00010CE7"/>
    <w:rsid w:val="00012F0F"/>
    <w:rsid w:val="0001347C"/>
    <w:rsid w:val="00014E87"/>
    <w:rsid w:val="00017CE3"/>
    <w:rsid w:val="00022CDF"/>
    <w:rsid w:val="00024B8D"/>
    <w:rsid w:val="00024E6B"/>
    <w:rsid w:val="00027613"/>
    <w:rsid w:val="00027B4E"/>
    <w:rsid w:val="00030F15"/>
    <w:rsid w:val="000311EA"/>
    <w:rsid w:val="00033395"/>
    <w:rsid w:val="00033B85"/>
    <w:rsid w:val="000378AD"/>
    <w:rsid w:val="0004182E"/>
    <w:rsid w:val="000439DC"/>
    <w:rsid w:val="000473FC"/>
    <w:rsid w:val="00047E1E"/>
    <w:rsid w:val="000507DB"/>
    <w:rsid w:val="00051847"/>
    <w:rsid w:val="00053270"/>
    <w:rsid w:val="00056545"/>
    <w:rsid w:val="00057946"/>
    <w:rsid w:val="00061054"/>
    <w:rsid w:val="000614D1"/>
    <w:rsid w:val="00062563"/>
    <w:rsid w:val="00067D54"/>
    <w:rsid w:val="00070615"/>
    <w:rsid w:val="00070BE3"/>
    <w:rsid w:val="0007132D"/>
    <w:rsid w:val="000716B2"/>
    <w:rsid w:val="0007314D"/>
    <w:rsid w:val="00076A97"/>
    <w:rsid w:val="00077F6A"/>
    <w:rsid w:val="00080232"/>
    <w:rsid w:val="00081EF9"/>
    <w:rsid w:val="00083654"/>
    <w:rsid w:val="00083F2D"/>
    <w:rsid w:val="0008688E"/>
    <w:rsid w:val="00087880"/>
    <w:rsid w:val="0009257F"/>
    <w:rsid w:val="000928EB"/>
    <w:rsid w:val="00093191"/>
    <w:rsid w:val="00094EDD"/>
    <w:rsid w:val="00097228"/>
    <w:rsid w:val="00097D46"/>
    <w:rsid w:val="000A25D8"/>
    <w:rsid w:val="000A2774"/>
    <w:rsid w:val="000A3129"/>
    <w:rsid w:val="000A3640"/>
    <w:rsid w:val="000A4A23"/>
    <w:rsid w:val="000B0352"/>
    <w:rsid w:val="000B0498"/>
    <w:rsid w:val="000B0E17"/>
    <w:rsid w:val="000B1B78"/>
    <w:rsid w:val="000B3374"/>
    <w:rsid w:val="000B500D"/>
    <w:rsid w:val="000B5693"/>
    <w:rsid w:val="000B7C10"/>
    <w:rsid w:val="000C227D"/>
    <w:rsid w:val="000C7009"/>
    <w:rsid w:val="000D0459"/>
    <w:rsid w:val="000D4880"/>
    <w:rsid w:val="000D5183"/>
    <w:rsid w:val="000D6263"/>
    <w:rsid w:val="000D6B52"/>
    <w:rsid w:val="000D6D58"/>
    <w:rsid w:val="000E0DDA"/>
    <w:rsid w:val="000E1554"/>
    <w:rsid w:val="000E301A"/>
    <w:rsid w:val="000E4EA5"/>
    <w:rsid w:val="000E5D41"/>
    <w:rsid w:val="000E77C6"/>
    <w:rsid w:val="000E7C8B"/>
    <w:rsid w:val="000F1936"/>
    <w:rsid w:val="000F3659"/>
    <w:rsid w:val="000F53BD"/>
    <w:rsid w:val="000F65DC"/>
    <w:rsid w:val="000F6C96"/>
    <w:rsid w:val="000F6F48"/>
    <w:rsid w:val="000F7DCB"/>
    <w:rsid w:val="001018F0"/>
    <w:rsid w:val="00101E25"/>
    <w:rsid w:val="00102A89"/>
    <w:rsid w:val="00102E57"/>
    <w:rsid w:val="00105341"/>
    <w:rsid w:val="00107A87"/>
    <w:rsid w:val="001145C8"/>
    <w:rsid w:val="00114D3B"/>
    <w:rsid w:val="00116429"/>
    <w:rsid w:val="001217DB"/>
    <w:rsid w:val="00121BAC"/>
    <w:rsid w:val="00122806"/>
    <w:rsid w:val="00126C12"/>
    <w:rsid w:val="00133967"/>
    <w:rsid w:val="0013402E"/>
    <w:rsid w:val="00134520"/>
    <w:rsid w:val="0013478A"/>
    <w:rsid w:val="001347B1"/>
    <w:rsid w:val="00135FCE"/>
    <w:rsid w:val="00137B67"/>
    <w:rsid w:val="00143EC1"/>
    <w:rsid w:val="0014495C"/>
    <w:rsid w:val="001470DB"/>
    <w:rsid w:val="00147370"/>
    <w:rsid w:val="00151A8C"/>
    <w:rsid w:val="001525E4"/>
    <w:rsid w:val="001529FA"/>
    <w:rsid w:val="00153CC9"/>
    <w:rsid w:val="00154821"/>
    <w:rsid w:val="00155C02"/>
    <w:rsid w:val="00157C73"/>
    <w:rsid w:val="001607E3"/>
    <w:rsid w:val="00162ACE"/>
    <w:rsid w:val="00165FE9"/>
    <w:rsid w:val="00166841"/>
    <w:rsid w:val="0016696A"/>
    <w:rsid w:val="00170B1E"/>
    <w:rsid w:val="00170C00"/>
    <w:rsid w:val="001715D6"/>
    <w:rsid w:val="001734F6"/>
    <w:rsid w:val="00174DCC"/>
    <w:rsid w:val="00177195"/>
    <w:rsid w:val="00180EBE"/>
    <w:rsid w:val="00181DF0"/>
    <w:rsid w:val="00182622"/>
    <w:rsid w:val="001829D7"/>
    <w:rsid w:val="00184196"/>
    <w:rsid w:val="001906A2"/>
    <w:rsid w:val="00191E8B"/>
    <w:rsid w:val="00193F70"/>
    <w:rsid w:val="00194428"/>
    <w:rsid w:val="00194E96"/>
    <w:rsid w:val="00195BD0"/>
    <w:rsid w:val="001A1F68"/>
    <w:rsid w:val="001A3E25"/>
    <w:rsid w:val="001A46BA"/>
    <w:rsid w:val="001B02AA"/>
    <w:rsid w:val="001B0504"/>
    <w:rsid w:val="001B70D7"/>
    <w:rsid w:val="001C1BB5"/>
    <w:rsid w:val="001D0C5B"/>
    <w:rsid w:val="001D22AC"/>
    <w:rsid w:val="001D2627"/>
    <w:rsid w:val="001D269B"/>
    <w:rsid w:val="001D2DFF"/>
    <w:rsid w:val="001D4B99"/>
    <w:rsid w:val="001D523F"/>
    <w:rsid w:val="001D610F"/>
    <w:rsid w:val="001D65A7"/>
    <w:rsid w:val="001D6AE2"/>
    <w:rsid w:val="001D72F5"/>
    <w:rsid w:val="001D7E7D"/>
    <w:rsid w:val="001E03E3"/>
    <w:rsid w:val="001E1EE7"/>
    <w:rsid w:val="001E77B4"/>
    <w:rsid w:val="001F07E1"/>
    <w:rsid w:val="001F23C7"/>
    <w:rsid w:val="001F479F"/>
    <w:rsid w:val="001F5A28"/>
    <w:rsid w:val="001F5ACE"/>
    <w:rsid w:val="001F5F5F"/>
    <w:rsid w:val="001F6A82"/>
    <w:rsid w:val="001F6FD3"/>
    <w:rsid w:val="002015C3"/>
    <w:rsid w:val="00202597"/>
    <w:rsid w:val="002072FE"/>
    <w:rsid w:val="00210594"/>
    <w:rsid w:val="00211A6C"/>
    <w:rsid w:val="00211C43"/>
    <w:rsid w:val="00214636"/>
    <w:rsid w:val="00214ECA"/>
    <w:rsid w:val="00216ADF"/>
    <w:rsid w:val="002176ED"/>
    <w:rsid w:val="0022054E"/>
    <w:rsid w:val="00220F21"/>
    <w:rsid w:val="00221CB3"/>
    <w:rsid w:val="0022485A"/>
    <w:rsid w:val="00224EC3"/>
    <w:rsid w:val="00226B36"/>
    <w:rsid w:val="00227968"/>
    <w:rsid w:val="00230B01"/>
    <w:rsid w:val="00231008"/>
    <w:rsid w:val="002336C2"/>
    <w:rsid w:val="00234DC4"/>
    <w:rsid w:val="00234F81"/>
    <w:rsid w:val="002358F2"/>
    <w:rsid w:val="002363A9"/>
    <w:rsid w:val="002402F9"/>
    <w:rsid w:val="00242D2B"/>
    <w:rsid w:val="002461E3"/>
    <w:rsid w:val="0024723C"/>
    <w:rsid w:val="00247828"/>
    <w:rsid w:val="002507E2"/>
    <w:rsid w:val="00253CD2"/>
    <w:rsid w:val="00255A16"/>
    <w:rsid w:val="00255F36"/>
    <w:rsid w:val="00260345"/>
    <w:rsid w:val="00261DE8"/>
    <w:rsid w:val="00262038"/>
    <w:rsid w:val="0026220B"/>
    <w:rsid w:val="00264026"/>
    <w:rsid w:val="00270ABA"/>
    <w:rsid w:val="00271D57"/>
    <w:rsid w:val="0027211A"/>
    <w:rsid w:val="00274679"/>
    <w:rsid w:val="00274D3A"/>
    <w:rsid w:val="00276485"/>
    <w:rsid w:val="002774D7"/>
    <w:rsid w:val="0028066D"/>
    <w:rsid w:val="00283788"/>
    <w:rsid w:val="0028503A"/>
    <w:rsid w:val="00286B63"/>
    <w:rsid w:val="00290853"/>
    <w:rsid w:val="00290A06"/>
    <w:rsid w:val="00292533"/>
    <w:rsid w:val="00292997"/>
    <w:rsid w:val="00294010"/>
    <w:rsid w:val="00295E03"/>
    <w:rsid w:val="002966CB"/>
    <w:rsid w:val="0029697E"/>
    <w:rsid w:val="00297F22"/>
    <w:rsid w:val="002A12E5"/>
    <w:rsid w:val="002A28D4"/>
    <w:rsid w:val="002A3DBE"/>
    <w:rsid w:val="002A7473"/>
    <w:rsid w:val="002B1DF8"/>
    <w:rsid w:val="002B280E"/>
    <w:rsid w:val="002B3836"/>
    <w:rsid w:val="002B4C6E"/>
    <w:rsid w:val="002B6E97"/>
    <w:rsid w:val="002B710F"/>
    <w:rsid w:val="002C3496"/>
    <w:rsid w:val="002C569F"/>
    <w:rsid w:val="002C787D"/>
    <w:rsid w:val="002D140C"/>
    <w:rsid w:val="002D39DB"/>
    <w:rsid w:val="002D4BC7"/>
    <w:rsid w:val="002D5493"/>
    <w:rsid w:val="002D7726"/>
    <w:rsid w:val="002E05BE"/>
    <w:rsid w:val="002E0D3E"/>
    <w:rsid w:val="002E1ED1"/>
    <w:rsid w:val="002F1788"/>
    <w:rsid w:val="002F2753"/>
    <w:rsid w:val="002F2E65"/>
    <w:rsid w:val="002F311B"/>
    <w:rsid w:val="002F31F3"/>
    <w:rsid w:val="002F3943"/>
    <w:rsid w:val="002F73E6"/>
    <w:rsid w:val="003006D2"/>
    <w:rsid w:val="00300F6F"/>
    <w:rsid w:val="00301542"/>
    <w:rsid w:val="00302D68"/>
    <w:rsid w:val="00303251"/>
    <w:rsid w:val="00307ABC"/>
    <w:rsid w:val="00310FD5"/>
    <w:rsid w:val="00313760"/>
    <w:rsid w:val="003141CD"/>
    <w:rsid w:val="00317A8D"/>
    <w:rsid w:val="0032068B"/>
    <w:rsid w:val="0032225F"/>
    <w:rsid w:val="0032247B"/>
    <w:rsid w:val="00323067"/>
    <w:rsid w:val="00324432"/>
    <w:rsid w:val="00324BB5"/>
    <w:rsid w:val="00326EA9"/>
    <w:rsid w:val="00334982"/>
    <w:rsid w:val="00341918"/>
    <w:rsid w:val="00342E62"/>
    <w:rsid w:val="00342FAD"/>
    <w:rsid w:val="00347845"/>
    <w:rsid w:val="0035047D"/>
    <w:rsid w:val="00352C71"/>
    <w:rsid w:val="00352FF7"/>
    <w:rsid w:val="00353A4F"/>
    <w:rsid w:val="00354EE7"/>
    <w:rsid w:val="00355F01"/>
    <w:rsid w:val="003568F8"/>
    <w:rsid w:val="0036102D"/>
    <w:rsid w:val="0036156D"/>
    <w:rsid w:val="00361874"/>
    <w:rsid w:val="00362B1E"/>
    <w:rsid w:val="00363A78"/>
    <w:rsid w:val="003656F5"/>
    <w:rsid w:val="00365D69"/>
    <w:rsid w:val="00373E8C"/>
    <w:rsid w:val="00373FD1"/>
    <w:rsid w:val="0037573C"/>
    <w:rsid w:val="00377FBA"/>
    <w:rsid w:val="003804F1"/>
    <w:rsid w:val="0038161C"/>
    <w:rsid w:val="00382F31"/>
    <w:rsid w:val="00386B41"/>
    <w:rsid w:val="003877A6"/>
    <w:rsid w:val="00390C6A"/>
    <w:rsid w:val="00394E63"/>
    <w:rsid w:val="003956FE"/>
    <w:rsid w:val="00396497"/>
    <w:rsid w:val="003968FE"/>
    <w:rsid w:val="00396AAA"/>
    <w:rsid w:val="003A0001"/>
    <w:rsid w:val="003A16F4"/>
    <w:rsid w:val="003A352D"/>
    <w:rsid w:val="003A35DB"/>
    <w:rsid w:val="003A3972"/>
    <w:rsid w:val="003A3CE1"/>
    <w:rsid w:val="003A3EEF"/>
    <w:rsid w:val="003A4B46"/>
    <w:rsid w:val="003A4DCF"/>
    <w:rsid w:val="003A6BF4"/>
    <w:rsid w:val="003A7E39"/>
    <w:rsid w:val="003B208F"/>
    <w:rsid w:val="003B26A3"/>
    <w:rsid w:val="003B39A4"/>
    <w:rsid w:val="003B3A78"/>
    <w:rsid w:val="003B761B"/>
    <w:rsid w:val="003D10AC"/>
    <w:rsid w:val="003D24A1"/>
    <w:rsid w:val="003D2765"/>
    <w:rsid w:val="003D4620"/>
    <w:rsid w:val="003D4B17"/>
    <w:rsid w:val="003E41C9"/>
    <w:rsid w:val="003E4D07"/>
    <w:rsid w:val="003E6371"/>
    <w:rsid w:val="003E79A9"/>
    <w:rsid w:val="003F10B9"/>
    <w:rsid w:val="003F4884"/>
    <w:rsid w:val="003F4C23"/>
    <w:rsid w:val="003F4ED0"/>
    <w:rsid w:val="003F6D86"/>
    <w:rsid w:val="003F756A"/>
    <w:rsid w:val="00401ADC"/>
    <w:rsid w:val="004020C3"/>
    <w:rsid w:val="004025DB"/>
    <w:rsid w:val="004074E5"/>
    <w:rsid w:val="00407C54"/>
    <w:rsid w:val="004115CB"/>
    <w:rsid w:val="00417AA4"/>
    <w:rsid w:val="00417D6E"/>
    <w:rsid w:val="00420F4D"/>
    <w:rsid w:val="00421F7D"/>
    <w:rsid w:val="00426244"/>
    <w:rsid w:val="00426750"/>
    <w:rsid w:val="00430191"/>
    <w:rsid w:val="00430E82"/>
    <w:rsid w:val="0043553F"/>
    <w:rsid w:val="00437001"/>
    <w:rsid w:val="00437C0F"/>
    <w:rsid w:val="00437CE1"/>
    <w:rsid w:val="00440001"/>
    <w:rsid w:val="004403C4"/>
    <w:rsid w:val="004441C2"/>
    <w:rsid w:val="00446194"/>
    <w:rsid w:val="00446455"/>
    <w:rsid w:val="004465BB"/>
    <w:rsid w:val="00451505"/>
    <w:rsid w:val="00451CB5"/>
    <w:rsid w:val="0045209E"/>
    <w:rsid w:val="004520B8"/>
    <w:rsid w:val="00453859"/>
    <w:rsid w:val="00456C34"/>
    <w:rsid w:val="00457148"/>
    <w:rsid w:val="0045783A"/>
    <w:rsid w:val="00457DA2"/>
    <w:rsid w:val="00461400"/>
    <w:rsid w:val="0046143B"/>
    <w:rsid w:val="004654D6"/>
    <w:rsid w:val="00465A94"/>
    <w:rsid w:val="00467CB6"/>
    <w:rsid w:val="00470811"/>
    <w:rsid w:val="00471758"/>
    <w:rsid w:val="00472F8A"/>
    <w:rsid w:val="004753E6"/>
    <w:rsid w:val="004764F4"/>
    <w:rsid w:val="00476FD2"/>
    <w:rsid w:val="00480555"/>
    <w:rsid w:val="004807E5"/>
    <w:rsid w:val="00481DDF"/>
    <w:rsid w:val="00482073"/>
    <w:rsid w:val="00484C01"/>
    <w:rsid w:val="0048562D"/>
    <w:rsid w:val="004867F5"/>
    <w:rsid w:val="00487DF0"/>
    <w:rsid w:val="004905B2"/>
    <w:rsid w:val="00491488"/>
    <w:rsid w:val="00493024"/>
    <w:rsid w:val="004947BC"/>
    <w:rsid w:val="00495E46"/>
    <w:rsid w:val="004970BD"/>
    <w:rsid w:val="0049786D"/>
    <w:rsid w:val="004A0B0E"/>
    <w:rsid w:val="004A3A00"/>
    <w:rsid w:val="004A438A"/>
    <w:rsid w:val="004A54B3"/>
    <w:rsid w:val="004A76F8"/>
    <w:rsid w:val="004B0579"/>
    <w:rsid w:val="004B4973"/>
    <w:rsid w:val="004C06F1"/>
    <w:rsid w:val="004C3598"/>
    <w:rsid w:val="004C42DF"/>
    <w:rsid w:val="004C46B3"/>
    <w:rsid w:val="004C4850"/>
    <w:rsid w:val="004C53A8"/>
    <w:rsid w:val="004C68DD"/>
    <w:rsid w:val="004C6BF2"/>
    <w:rsid w:val="004C6C32"/>
    <w:rsid w:val="004C70DE"/>
    <w:rsid w:val="004D0913"/>
    <w:rsid w:val="004D1D37"/>
    <w:rsid w:val="004D1FFF"/>
    <w:rsid w:val="004D24DA"/>
    <w:rsid w:val="004D7D97"/>
    <w:rsid w:val="004D7E6F"/>
    <w:rsid w:val="004E339C"/>
    <w:rsid w:val="004E4F41"/>
    <w:rsid w:val="004E6CCC"/>
    <w:rsid w:val="004E7E36"/>
    <w:rsid w:val="004F066E"/>
    <w:rsid w:val="004F538D"/>
    <w:rsid w:val="004F5D02"/>
    <w:rsid w:val="004F5F81"/>
    <w:rsid w:val="004F60F6"/>
    <w:rsid w:val="004F62FD"/>
    <w:rsid w:val="004F663F"/>
    <w:rsid w:val="00501A69"/>
    <w:rsid w:val="00501FCF"/>
    <w:rsid w:val="00502FA7"/>
    <w:rsid w:val="0050344C"/>
    <w:rsid w:val="00504657"/>
    <w:rsid w:val="00504F3C"/>
    <w:rsid w:val="00504FA2"/>
    <w:rsid w:val="005060E5"/>
    <w:rsid w:val="0050758A"/>
    <w:rsid w:val="00513727"/>
    <w:rsid w:val="00514205"/>
    <w:rsid w:val="005170AC"/>
    <w:rsid w:val="005209A2"/>
    <w:rsid w:val="00521CCA"/>
    <w:rsid w:val="005234B7"/>
    <w:rsid w:val="00523896"/>
    <w:rsid w:val="00524357"/>
    <w:rsid w:val="005254F3"/>
    <w:rsid w:val="00525CFF"/>
    <w:rsid w:val="005271B6"/>
    <w:rsid w:val="0053090D"/>
    <w:rsid w:val="005316C9"/>
    <w:rsid w:val="00531E8B"/>
    <w:rsid w:val="00532D2F"/>
    <w:rsid w:val="00537463"/>
    <w:rsid w:val="00537C57"/>
    <w:rsid w:val="005416F9"/>
    <w:rsid w:val="00547DEC"/>
    <w:rsid w:val="005504C4"/>
    <w:rsid w:val="00555F63"/>
    <w:rsid w:val="00556683"/>
    <w:rsid w:val="0055749B"/>
    <w:rsid w:val="00557A2B"/>
    <w:rsid w:val="00560AA7"/>
    <w:rsid w:val="0056248B"/>
    <w:rsid w:val="00562A21"/>
    <w:rsid w:val="00562BB6"/>
    <w:rsid w:val="0056352A"/>
    <w:rsid w:val="005644A1"/>
    <w:rsid w:val="00564B53"/>
    <w:rsid w:val="00565D67"/>
    <w:rsid w:val="005674F1"/>
    <w:rsid w:val="00567554"/>
    <w:rsid w:val="00567A1C"/>
    <w:rsid w:val="0057213A"/>
    <w:rsid w:val="00573FFB"/>
    <w:rsid w:val="00575E9A"/>
    <w:rsid w:val="0057735C"/>
    <w:rsid w:val="00577530"/>
    <w:rsid w:val="005853AF"/>
    <w:rsid w:val="0058731C"/>
    <w:rsid w:val="00591AA3"/>
    <w:rsid w:val="00591DDC"/>
    <w:rsid w:val="00593286"/>
    <w:rsid w:val="00593ACB"/>
    <w:rsid w:val="005979F9"/>
    <w:rsid w:val="005A0435"/>
    <w:rsid w:val="005A177A"/>
    <w:rsid w:val="005A2AD7"/>
    <w:rsid w:val="005A3487"/>
    <w:rsid w:val="005A3757"/>
    <w:rsid w:val="005A5AC4"/>
    <w:rsid w:val="005A6DF4"/>
    <w:rsid w:val="005A70D2"/>
    <w:rsid w:val="005A7C86"/>
    <w:rsid w:val="005B130B"/>
    <w:rsid w:val="005B2FB1"/>
    <w:rsid w:val="005B5223"/>
    <w:rsid w:val="005B651E"/>
    <w:rsid w:val="005B7039"/>
    <w:rsid w:val="005B795B"/>
    <w:rsid w:val="005C1F44"/>
    <w:rsid w:val="005C1FBC"/>
    <w:rsid w:val="005C38A0"/>
    <w:rsid w:val="005C4053"/>
    <w:rsid w:val="005C4BA3"/>
    <w:rsid w:val="005C6479"/>
    <w:rsid w:val="005C6CE6"/>
    <w:rsid w:val="005C72C8"/>
    <w:rsid w:val="005C7CB5"/>
    <w:rsid w:val="005C7FF9"/>
    <w:rsid w:val="005D2671"/>
    <w:rsid w:val="005D3ED7"/>
    <w:rsid w:val="005D424F"/>
    <w:rsid w:val="005D62EC"/>
    <w:rsid w:val="005D6539"/>
    <w:rsid w:val="005D745B"/>
    <w:rsid w:val="005D7460"/>
    <w:rsid w:val="005E1646"/>
    <w:rsid w:val="005E32BF"/>
    <w:rsid w:val="005E6BCD"/>
    <w:rsid w:val="005E726E"/>
    <w:rsid w:val="005E769A"/>
    <w:rsid w:val="005F0975"/>
    <w:rsid w:val="005F1387"/>
    <w:rsid w:val="005F1B71"/>
    <w:rsid w:val="005F2127"/>
    <w:rsid w:val="005F7B72"/>
    <w:rsid w:val="00602056"/>
    <w:rsid w:val="00602FE6"/>
    <w:rsid w:val="00604F30"/>
    <w:rsid w:val="0061035B"/>
    <w:rsid w:val="00611D26"/>
    <w:rsid w:val="00612184"/>
    <w:rsid w:val="00612219"/>
    <w:rsid w:val="00612759"/>
    <w:rsid w:val="0061776A"/>
    <w:rsid w:val="00617D25"/>
    <w:rsid w:val="0062156C"/>
    <w:rsid w:val="00624C67"/>
    <w:rsid w:val="00625BA9"/>
    <w:rsid w:val="00625C5F"/>
    <w:rsid w:val="006269BD"/>
    <w:rsid w:val="00626E21"/>
    <w:rsid w:val="0063008B"/>
    <w:rsid w:val="00631CD6"/>
    <w:rsid w:val="00632152"/>
    <w:rsid w:val="00633163"/>
    <w:rsid w:val="006338B4"/>
    <w:rsid w:val="00633A94"/>
    <w:rsid w:val="00635F0E"/>
    <w:rsid w:val="00636B9A"/>
    <w:rsid w:val="006373DC"/>
    <w:rsid w:val="00637792"/>
    <w:rsid w:val="006378DB"/>
    <w:rsid w:val="00640FE6"/>
    <w:rsid w:val="006427FA"/>
    <w:rsid w:val="006431DD"/>
    <w:rsid w:val="00644C88"/>
    <w:rsid w:val="00645B9D"/>
    <w:rsid w:val="00646DE4"/>
    <w:rsid w:val="006474A8"/>
    <w:rsid w:val="00647993"/>
    <w:rsid w:val="00650EB6"/>
    <w:rsid w:val="00651678"/>
    <w:rsid w:val="00651B76"/>
    <w:rsid w:val="006522CB"/>
    <w:rsid w:val="0065242F"/>
    <w:rsid w:val="00654202"/>
    <w:rsid w:val="00654365"/>
    <w:rsid w:val="006554FB"/>
    <w:rsid w:val="00655F2D"/>
    <w:rsid w:val="006566EA"/>
    <w:rsid w:val="00661DEF"/>
    <w:rsid w:val="0066272E"/>
    <w:rsid w:val="00665B80"/>
    <w:rsid w:val="006662D4"/>
    <w:rsid w:val="0066671A"/>
    <w:rsid w:val="00667D77"/>
    <w:rsid w:val="00667E38"/>
    <w:rsid w:val="0067337D"/>
    <w:rsid w:val="006754EE"/>
    <w:rsid w:val="00675FBE"/>
    <w:rsid w:val="006764D4"/>
    <w:rsid w:val="00676875"/>
    <w:rsid w:val="00680078"/>
    <w:rsid w:val="00682810"/>
    <w:rsid w:val="00686B59"/>
    <w:rsid w:val="0069097B"/>
    <w:rsid w:val="006930AA"/>
    <w:rsid w:val="00693585"/>
    <w:rsid w:val="006937D9"/>
    <w:rsid w:val="00694E0C"/>
    <w:rsid w:val="00696AEC"/>
    <w:rsid w:val="0069768D"/>
    <w:rsid w:val="006A2CC2"/>
    <w:rsid w:val="006A33CD"/>
    <w:rsid w:val="006A48A4"/>
    <w:rsid w:val="006A5138"/>
    <w:rsid w:val="006A57C9"/>
    <w:rsid w:val="006A57CD"/>
    <w:rsid w:val="006A5BEB"/>
    <w:rsid w:val="006A73F5"/>
    <w:rsid w:val="006A755A"/>
    <w:rsid w:val="006B03C6"/>
    <w:rsid w:val="006B0E3B"/>
    <w:rsid w:val="006B7E14"/>
    <w:rsid w:val="006C1DE1"/>
    <w:rsid w:val="006C43A3"/>
    <w:rsid w:val="006D1786"/>
    <w:rsid w:val="006D28D0"/>
    <w:rsid w:val="006D29BE"/>
    <w:rsid w:val="006D2FD5"/>
    <w:rsid w:val="006D4294"/>
    <w:rsid w:val="006D4652"/>
    <w:rsid w:val="006D5D11"/>
    <w:rsid w:val="006D5DF5"/>
    <w:rsid w:val="006E0417"/>
    <w:rsid w:val="006E0C01"/>
    <w:rsid w:val="006E167A"/>
    <w:rsid w:val="006E268E"/>
    <w:rsid w:val="006E3EAF"/>
    <w:rsid w:val="006E544B"/>
    <w:rsid w:val="006E6FDD"/>
    <w:rsid w:val="006E7261"/>
    <w:rsid w:val="006E72C0"/>
    <w:rsid w:val="006E7642"/>
    <w:rsid w:val="006F10C5"/>
    <w:rsid w:val="006F14A5"/>
    <w:rsid w:val="006F16A9"/>
    <w:rsid w:val="006F3F1D"/>
    <w:rsid w:val="00701AFC"/>
    <w:rsid w:val="00702E77"/>
    <w:rsid w:val="00702F01"/>
    <w:rsid w:val="007033C8"/>
    <w:rsid w:val="00704449"/>
    <w:rsid w:val="00715993"/>
    <w:rsid w:val="00721589"/>
    <w:rsid w:val="00724E1C"/>
    <w:rsid w:val="00726804"/>
    <w:rsid w:val="007277AA"/>
    <w:rsid w:val="007311E7"/>
    <w:rsid w:val="00731E7F"/>
    <w:rsid w:val="00735BE6"/>
    <w:rsid w:val="00736108"/>
    <w:rsid w:val="0073721F"/>
    <w:rsid w:val="007378E6"/>
    <w:rsid w:val="00740F28"/>
    <w:rsid w:val="0075343B"/>
    <w:rsid w:val="0075412A"/>
    <w:rsid w:val="0075443A"/>
    <w:rsid w:val="00756C1B"/>
    <w:rsid w:val="007625F5"/>
    <w:rsid w:val="00763407"/>
    <w:rsid w:val="00764A1C"/>
    <w:rsid w:val="00765072"/>
    <w:rsid w:val="00765134"/>
    <w:rsid w:val="00765DBA"/>
    <w:rsid w:val="00765E22"/>
    <w:rsid w:val="00770F7B"/>
    <w:rsid w:val="00776E3E"/>
    <w:rsid w:val="00780548"/>
    <w:rsid w:val="00780CAA"/>
    <w:rsid w:val="00783BBE"/>
    <w:rsid w:val="0078421B"/>
    <w:rsid w:val="00786186"/>
    <w:rsid w:val="0078642D"/>
    <w:rsid w:val="007878C6"/>
    <w:rsid w:val="00790192"/>
    <w:rsid w:val="00792173"/>
    <w:rsid w:val="007957D3"/>
    <w:rsid w:val="007A0772"/>
    <w:rsid w:val="007A2D20"/>
    <w:rsid w:val="007A58F9"/>
    <w:rsid w:val="007A610A"/>
    <w:rsid w:val="007A7330"/>
    <w:rsid w:val="007B002F"/>
    <w:rsid w:val="007B16B4"/>
    <w:rsid w:val="007B1A75"/>
    <w:rsid w:val="007B1F43"/>
    <w:rsid w:val="007B6F15"/>
    <w:rsid w:val="007B7668"/>
    <w:rsid w:val="007C1958"/>
    <w:rsid w:val="007C2799"/>
    <w:rsid w:val="007C531F"/>
    <w:rsid w:val="007C6FF7"/>
    <w:rsid w:val="007D2948"/>
    <w:rsid w:val="007D2D5E"/>
    <w:rsid w:val="007D47B3"/>
    <w:rsid w:val="007D50C9"/>
    <w:rsid w:val="007E0D67"/>
    <w:rsid w:val="007E2A78"/>
    <w:rsid w:val="007E5D0A"/>
    <w:rsid w:val="007E5EE7"/>
    <w:rsid w:val="007E7124"/>
    <w:rsid w:val="007E7863"/>
    <w:rsid w:val="007E7E63"/>
    <w:rsid w:val="007F01BA"/>
    <w:rsid w:val="007F1645"/>
    <w:rsid w:val="007F1884"/>
    <w:rsid w:val="007F4730"/>
    <w:rsid w:val="007F5AC6"/>
    <w:rsid w:val="00800902"/>
    <w:rsid w:val="00800C3B"/>
    <w:rsid w:val="0080293F"/>
    <w:rsid w:val="00804363"/>
    <w:rsid w:val="00807585"/>
    <w:rsid w:val="00812A79"/>
    <w:rsid w:val="00813412"/>
    <w:rsid w:val="00813AA1"/>
    <w:rsid w:val="00815835"/>
    <w:rsid w:val="0081661E"/>
    <w:rsid w:val="00816F38"/>
    <w:rsid w:val="008179CD"/>
    <w:rsid w:val="00820DE9"/>
    <w:rsid w:val="00823CC3"/>
    <w:rsid w:val="00825E27"/>
    <w:rsid w:val="008312D0"/>
    <w:rsid w:val="00832020"/>
    <w:rsid w:val="008322B8"/>
    <w:rsid w:val="00834C38"/>
    <w:rsid w:val="008357D7"/>
    <w:rsid w:val="00835A75"/>
    <w:rsid w:val="00835AF2"/>
    <w:rsid w:val="00836D0D"/>
    <w:rsid w:val="0084159C"/>
    <w:rsid w:val="00841A68"/>
    <w:rsid w:val="008477F4"/>
    <w:rsid w:val="00850B12"/>
    <w:rsid w:val="00850DBB"/>
    <w:rsid w:val="00850E82"/>
    <w:rsid w:val="00851F23"/>
    <w:rsid w:val="008545DA"/>
    <w:rsid w:val="008557C3"/>
    <w:rsid w:val="00860651"/>
    <w:rsid w:val="00862C61"/>
    <w:rsid w:val="00863633"/>
    <w:rsid w:val="008645AD"/>
    <w:rsid w:val="00867C58"/>
    <w:rsid w:val="00867D12"/>
    <w:rsid w:val="00870053"/>
    <w:rsid w:val="00871911"/>
    <w:rsid w:val="00872E62"/>
    <w:rsid w:val="00875437"/>
    <w:rsid w:val="008759E7"/>
    <w:rsid w:val="00875E2E"/>
    <w:rsid w:val="008760B5"/>
    <w:rsid w:val="00876BB9"/>
    <w:rsid w:val="008807FD"/>
    <w:rsid w:val="008818B0"/>
    <w:rsid w:val="00882FB0"/>
    <w:rsid w:val="008839AF"/>
    <w:rsid w:val="008902C4"/>
    <w:rsid w:val="00890B15"/>
    <w:rsid w:val="00892BA7"/>
    <w:rsid w:val="00895AF1"/>
    <w:rsid w:val="00895CBD"/>
    <w:rsid w:val="00895E49"/>
    <w:rsid w:val="00896E28"/>
    <w:rsid w:val="0089790E"/>
    <w:rsid w:val="008A2D99"/>
    <w:rsid w:val="008A3120"/>
    <w:rsid w:val="008A463A"/>
    <w:rsid w:val="008A4D8C"/>
    <w:rsid w:val="008A52B2"/>
    <w:rsid w:val="008B30F4"/>
    <w:rsid w:val="008B55CB"/>
    <w:rsid w:val="008B576F"/>
    <w:rsid w:val="008B5C99"/>
    <w:rsid w:val="008B609C"/>
    <w:rsid w:val="008B6B92"/>
    <w:rsid w:val="008C1261"/>
    <w:rsid w:val="008C1D0E"/>
    <w:rsid w:val="008C20B5"/>
    <w:rsid w:val="008C23F8"/>
    <w:rsid w:val="008C310C"/>
    <w:rsid w:val="008C32D4"/>
    <w:rsid w:val="008C5C0E"/>
    <w:rsid w:val="008D051B"/>
    <w:rsid w:val="008D0909"/>
    <w:rsid w:val="008D14BE"/>
    <w:rsid w:val="008D2192"/>
    <w:rsid w:val="008D580D"/>
    <w:rsid w:val="008D63D2"/>
    <w:rsid w:val="008D76F2"/>
    <w:rsid w:val="008D7C7E"/>
    <w:rsid w:val="008E0ADF"/>
    <w:rsid w:val="008E17E4"/>
    <w:rsid w:val="008E38F1"/>
    <w:rsid w:val="008E7C63"/>
    <w:rsid w:val="008E7E11"/>
    <w:rsid w:val="008F16D1"/>
    <w:rsid w:val="008F22F5"/>
    <w:rsid w:val="008F3CB0"/>
    <w:rsid w:val="008F521F"/>
    <w:rsid w:val="008F6172"/>
    <w:rsid w:val="008F6404"/>
    <w:rsid w:val="008F7B33"/>
    <w:rsid w:val="00901AED"/>
    <w:rsid w:val="009026E1"/>
    <w:rsid w:val="009052A9"/>
    <w:rsid w:val="00907376"/>
    <w:rsid w:val="00907440"/>
    <w:rsid w:val="00907985"/>
    <w:rsid w:val="0091110B"/>
    <w:rsid w:val="00911195"/>
    <w:rsid w:val="00915BB5"/>
    <w:rsid w:val="0091618A"/>
    <w:rsid w:val="00917BED"/>
    <w:rsid w:val="0092010D"/>
    <w:rsid w:val="00921E56"/>
    <w:rsid w:val="00921FD2"/>
    <w:rsid w:val="0092272A"/>
    <w:rsid w:val="00925976"/>
    <w:rsid w:val="00930C85"/>
    <w:rsid w:val="00931367"/>
    <w:rsid w:val="009348DC"/>
    <w:rsid w:val="00936C03"/>
    <w:rsid w:val="00937797"/>
    <w:rsid w:val="00940039"/>
    <w:rsid w:val="009410A5"/>
    <w:rsid w:val="00942B1E"/>
    <w:rsid w:val="00944D63"/>
    <w:rsid w:val="00945ABB"/>
    <w:rsid w:val="009515E2"/>
    <w:rsid w:val="00953EA2"/>
    <w:rsid w:val="00956663"/>
    <w:rsid w:val="00957176"/>
    <w:rsid w:val="00960BF0"/>
    <w:rsid w:val="00960CA3"/>
    <w:rsid w:val="00961A0F"/>
    <w:rsid w:val="00961E06"/>
    <w:rsid w:val="009628DD"/>
    <w:rsid w:val="00963385"/>
    <w:rsid w:val="00963E72"/>
    <w:rsid w:val="0096493E"/>
    <w:rsid w:val="009675AE"/>
    <w:rsid w:val="00967804"/>
    <w:rsid w:val="009745EC"/>
    <w:rsid w:val="009765B7"/>
    <w:rsid w:val="009766E1"/>
    <w:rsid w:val="009766E9"/>
    <w:rsid w:val="00976F58"/>
    <w:rsid w:val="0098253C"/>
    <w:rsid w:val="009828C8"/>
    <w:rsid w:val="00987564"/>
    <w:rsid w:val="0099032D"/>
    <w:rsid w:val="009924A4"/>
    <w:rsid w:val="00993D7E"/>
    <w:rsid w:val="0099563C"/>
    <w:rsid w:val="00995E29"/>
    <w:rsid w:val="009A2695"/>
    <w:rsid w:val="009A419E"/>
    <w:rsid w:val="009A4594"/>
    <w:rsid w:val="009A6938"/>
    <w:rsid w:val="009B34F6"/>
    <w:rsid w:val="009B5582"/>
    <w:rsid w:val="009B6498"/>
    <w:rsid w:val="009B7846"/>
    <w:rsid w:val="009B7F5B"/>
    <w:rsid w:val="009C1E17"/>
    <w:rsid w:val="009C1F93"/>
    <w:rsid w:val="009C2B45"/>
    <w:rsid w:val="009C30D9"/>
    <w:rsid w:val="009C3566"/>
    <w:rsid w:val="009C50B8"/>
    <w:rsid w:val="009C5F37"/>
    <w:rsid w:val="009C6AAC"/>
    <w:rsid w:val="009C7EB5"/>
    <w:rsid w:val="009D12D4"/>
    <w:rsid w:val="009D2158"/>
    <w:rsid w:val="009D2713"/>
    <w:rsid w:val="009D3E97"/>
    <w:rsid w:val="009D51C9"/>
    <w:rsid w:val="009E253D"/>
    <w:rsid w:val="009E6793"/>
    <w:rsid w:val="009E78D8"/>
    <w:rsid w:val="009F0DA1"/>
    <w:rsid w:val="009F2167"/>
    <w:rsid w:val="009F3004"/>
    <w:rsid w:val="009F341D"/>
    <w:rsid w:val="009F552B"/>
    <w:rsid w:val="00A004CE"/>
    <w:rsid w:val="00A0241A"/>
    <w:rsid w:val="00A04119"/>
    <w:rsid w:val="00A05A1B"/>
    <w:rsid w:val="00A102FD"/>
    <w:rsid w:val="00A10976"/>
    <w:rsid w:val="00A12C3B"/>
    <w:rsid w:val="00A21551"/>
    <w:rsid w:val="00A23011"/>
    <w:rsid w:val="00A23E8F"/>
    <w:rsid w:val="00A24AC1"/>
    <w:rsid w:val="00A3211E"/>
    <w:rsid w:val="00A32527"/>
    <w:rsid w:val="00A337DD"/>
    <w:rsid w:val="00A339F1"/>
    <w:rsid w:val="00A348EB"/>
    <w:rsid w:val="00A37C7D"/>
    <w:rsid w:val="00A37E40"/>
    <w:rsid w:val="00A412EA"/>
    <w:rsid w:val="00A41925"/>
    <w:rsid w:val="00A44483"/>
    <w:rsid w:val="00A4535B"/>
    <w:rsid w:val="00A465D2"/>
    <w:rsid w:val="00A47363"/>
    <w:rsid w:val="00A5086E"/>
    <w:rsid w:val="00A51366"/>
    <w:rsid w:val="00A51993"/>
    <w:rsid w:val="00A5285F"/>
    <w:rsid w:val="00A540BA"/>
    <w:rsid w:val="00A571E7"/>
    <w:rsid w:val="00A576BA"/>
    <w:rsid w:val="00A6555A"/>
    <w:rsid w:val="00A65DE3"/>
    <w:rsid w:val="00A66F83"/>
    <w:rsid w:val="00A67F11"/>
    <w:rsid w:val="00A706A3"/>
    <w:rsid w:val="00A7135E"/>
    <w:rsid w:val="00A72B13"/>
    <w:rsid w:val="00A74EB9"/>
    <w:rsid w:val="00A761ED"/>
    <w:rsid w:val="00A774F5"/>
    <w:rsid w:val="00A77CB7"/>
    <w:rsid w:val="00A81850"/>
    <w:rsid w:val="00A8220C"/>
    <w:rsid w:val="00A822D6"/>
    <w:rsid w:val="00A83E7A"/>
    <w:rsid w:val="00A86795"/>
    <w:rsid w:val="00A901BC"/>
    <w:rsid w:val="00A918A9"/>
    <w:rsid w:val="00A92AC7"/>
    <w:rsid w:val="00A9400E"/>
    <w:rsid w:val="00A95EF7"/>
    <w:rsid w:val="00A967D6"/>
    <w:rsid w:val="00A97B0F"/>
    <w:rsid w:val="00AA126E"/>
    <w:rsid w:val="00AA1611"/>
    <w:rsid w:val="00AA1B55"/>
    <w:rsid w:val="00AA27B8"/>
    <w:rsid w:val="00AA525F"/>
    <w:rsid w:val="00AA5C36"/>
    <w:rsid w:val="00AA78B4"/>
    <w:rsid w:val="00AA790D"/>
    <w:rsid w:val="00AA7F6A"/>
    <w:rsid w:val="00AB0755"/>
    <w:rsid w:val="00AB1516"/>
    <w:rsid w:val="00AB2711"/>
    <w:rsid w:val="00AB548D"/>
    <w:rsid w:val="00AC070E"/>
    <w:rsid w:val="00AC0FA5"/>
    <w:rsid w:val="00AC309D"/>
    <w:rsid w:val="00AC31F1"/>
    <w:rsid w:val="00AC3211"/>
    <w:rsid w:val="00AC352A"/>
    <w:rsid w:val="00AC4897"/>
    <w:rsid w:val="00AC6808"/>
    <w:rsid w:val="00AC7B3F"/>
    <w:rsid w:val="00AC7EF4"/>
    <w:rsid w:val="00AD228F"/>
    <w:rsid w:val="00AD778F"/>
    <w:rsid w:val="00AE1226"/>
    <w:rsid w:val="00AE14F8"/>
    <w:rsid w:val="00AE1F5C"/>
    <w:rsid w:val="00AE3A6B"/>
    <w:rsid w:val="00AE5B40"/>
    <w:rsid w:val="00AE5BE4"/>
    <w:rsid w:val="00AE5EC3"/>
    <w:rsid w:val="00AF0850"/>
    <w:rsid w:val="00AF1BDA"/>
    <w:rsid w:val="00AF39CD"/>
    <w:rsid w:val="00AF3DB3"/>
    <w:rsid w:val="00AF47AE"/>
    <w:rsid w:val="00B00E83"/>
    <w:rsid w:val="00B0303C"/>
    <w:rsid w:val="00B04A84"/>
    <w:rsid w:val="00B054A0"/>
    <w:rsid w:val="00B05C6D"/>
    <w:rsid w:val="00B05DB4"/>
    <w:rsid w:val="00B06D57"/>
    <w:rsid w:val="00B10085"/>
    <w:rsid w:val="00B11315"/>
    <w:rsid w:val="00B1208C"/>
    <w:rsid w:val="00B1236D"/>
    <w:rsid w:val="00B12A9E"/>
    <w:rsid w:val="00B12B0E"/>
    <w:rsid w:val="00B1308E"/>
    <w:rsid w:val="00B1367F"/>
    <w:rsid w:val="00B13EC9"/>
    <w:rsid w:val="00B13FAD"/>
    <w:rsid w:val="00B15861"/>
    <w:rsid w:val="00B15881"/>
    <w:rsid w:val="00B21705"/>
    <w:rsid w:val="00B22093"/>
    <w:rsid w:val="00B23231"/>
    <w:rsid w:val="00B2554E"/>
    <w:rsid w:val="00B27ED5"/>
    <w:rsid w:val="00B31E14"/>
    <w:rsid w:val="00B358D3"/>
    <w:rsid w:val="00B3798E"/>
    <w:rsid w:val="00B428AA"/>
    <w:rsid w:val="00B4433F"/>
    <w:rsid w:val="00B45160"/>
    <w:rsid w:val="00B509B0"/>
    <w:rsid w:val="00B511F6"/>
    <w:rsid w:val="00B511FD"/>
    <w:rsid w:val="00B52B4F"/>
    <w:rsid w:val="00B555BB"/>
    <w:rsid w:val="00B55FE2"/>
    <w:rsid w:val="00B56203"/>
    <w:rsid w:val="00B5640F"/>
    <w:rsid w:val="00B57CD3"/>
    <w:rsid w:val="00B65732"/>
    <w:rsid w:val="00B665D7"/>
    <w:rsid w:val="00B675A7"/>
    <w:rsid w:val="00B70AD2"/>
    <w:rsid w:val="00B70C7C"/>
    <w:rsid w:val="00B715C0"/>
    <w:rsid w:val="00B7180C"/>
    <w:rsid w:val="00B72991"/>
    <w:rsid w:val="00B73EEB"/>
    <w:rsid w:val="00B76C95"/>
    <w:rsid w:val="00B82463"/>
    <w:rsid w:val="00B82B37"/>
    <w:rsid w:val="00B83A60"/>
    <w:rsid w:val="00B84315"/>
    <w:rsid w:val="00B87048"/>
    <w:rsid w:val="00B95B73"/>
    <w:rsid w:val="00B965EC"/>
    <w:rsid w:val="00B96775"/>
    <w:rsid w:val="00B97427"/>
    <w:rsid w:val="00BA01D4"/>
    <w:rsid w:val="00BA16C0"/>
    <w:rsid w:val="00BA1CE5"/>
    <w:rsid w:val="00BA3A33"/>
    <w:rsid w:val="00BA4633"/>
    <w:rsid w:val="00BA52E2"/>
    <w:rsid w:val="00BB0FC3"/>
    <w:rsid w:val="00BB6E6E"/>
    <w:rsid w:val="00BC0E62"/>
    <w:rsid w:val="00BC17AF"/>
    <w:rsid w:val="00BC2F0A"/>
    <w:rsid w:val="00BC3284"/>
    <w:rsid w:val="00BC353B"/>
    <w:rsid w:val="00BC4F46"/>
    <w:rsid w:val="00BC5B78"/>
    <w:rsid w:val="00BD00F4"/>
    <w:rsid w:val="00BD068F"/>
    <w:rsid w:val="00BD0F1A"/>
    <w:rsid w:val="00BD1E9A"/>
    <w:rsid w:val="00BD3A5D"/>
    <w:rsid w:val="00BD3D3D"/>
    <w:rsid w:val="00BD5F42"/>
    <w:rsid w:val="00BE0E3C"/>
    <w:rsid w:val="00BE21BA"/>
    <w:rsid w:val="00BE2A11"/>
    <w:rsid w:val="00BE7D66"/>
    <w:rsid w:val="00BF4359"/>
    <w:rsid w:val="00BF6821"/>
    <w:rsid w:val="00BF71C1"/>
    <w:rsid w:val="00BF7F9C"/>
    <w:rsid w:val="00C00628"/>
    <w:rsid w:val="00C0280B"/>
    <w:rsid w:val="00C02A45"/>
    <w:rsid w:val="00C02EF6"/>
    <w:rsid w:val="00C0460B"/>
    <w:rsid w:val="00C07725"/>
    <w:rsid w:val="00C120A6"/>
    <w:rsid w:val="00C13B74"/>
    <w:rsid w:val="00C14ED8"/>
    <w:rsid w:val="00C1501B"/>
    <w:rsid w:val="00C156AF"/>
    <w:rsid w:val="00C15F2C"/>
    <w:rsid w:val="00C210D5"/>
    <w:rsid w:val="00C213CF"/>
    <w:rsid w:val="00C22917"/>
    <w:rsid w:val="00C22C38"/>
    <w:rsid w:val="00C24D89"/>
    <w:rsid w:val="00C25F0F"/>
    <w:rsid w:val="00C27358"/>
    <w:rsid w:val="00C27E60"/>
    <w:rsid w:val="00C30B33"/>
    <w:rsid w:val="00C3170C"/>
    <w:rsid w:val="00C31C0C"/>
    <w:rsid w:val="00C365A5"/>
    <w:rsid w:val="00C400DA"/>
    <w:rsid w:val="00C40182"/>
    <w:rsid w:val="00C403B8"/>
    <w:rsid w:val="00C43002"/>
    <w:rsid w:val="00C43225"/>
    <w:rsid w:val="00C43D17"/>
    <w:rsid w:val="00C4742D"/>
    <w:rsid w:val="00C5252B"/>
    <w:rsid w:val="00C539AE"/>
    <w:rsid w:val="00C54AC2"/>
    <w:rsid w:val="00C55766"/>
    <w:rsid w:val="00C562EC"/>
    <w:rsid w:val="00C57C65"/>
    <w:rsid w:val="00C61098"/>
    <w:rsid w:val="00C610F4"/>
    <w:rsid w:val="00C62C5B"/>
    <w:rsid w:val="00C64736"/>
    <w:rsid w:val="00C653D2"/>
    <w:rsid w:val="00C70C5F"/>
    <w:rsid w:val="00C73B9D"/>
    <w:rsid w:val="00C74534"/>
    <w:rsid w:val="00C75543"/>
    <w:rsid w:val="00C755F2"/>
    <w:rsid w:val="00C7699E"/>
    <w:rsid w:val="00C77204"/>
    <w:rsid w:val="00C77617"/>
    <w:rsid w:val="00C77EDE"/>
    <w:rsid w:val="00C80285"/>
    <w:rsid w:val="00C829A7"/>
    <w:rsid w:val="00C83CFA"/>
    <w:rsid w:val="00C840CA"/>
    <w:rsid w:val="00C85DD6"/>
    <w:rsid w:val="00C86D93"/>
    <w:rsid w:val="00C8757E"/>
    <w:rsid w:val="00C90AF3"/>
    <w:rsid w:val="00C90B04"/>
    <w:rsid w:val="00C917D1"/>
    <w:rsid w:val="00C9354E"/>
    <w:rsid w:val="00C94230"/>
    <w:rsid w:val="00C94231"/>
    <w:rsid w:val="00C94734"/>
    <w:rsid w:val="00C95140"/>
    <w:rsid w:val="00C95755"/>
    <w:rsid w:val="00CA0FAE"/>
    <w:rsid w:val="00CA1819"/>
    <w:rsid w:val="00CA19C5"/>
    <w:rsid w:val="00CA2A3E"/>
    <w:rsid w:val="00CA38B4"/>
    <w:rsid w:val="00CA4BE6"/>
    <w:rsid w:val="00CA519D"/>
    <w:rsid w:val="00CB1919"/>
    <w:rsid w:val="00CB2C14"/>
    <w:rsid w:val="00CB503F"/>
    <w:rsid w:val="00CB51F9"/>
    <w:rsid w:val="00CB5935"/>
    <w:rsid w:val="00CC1D68"/>
    <w:rsid w:val="00CC376A"/>
    <w:rsid w:val="00CC5120"/>
    <w:rsid w:val="00CC6050"/>
    <w:rsid w:val="00CC65A8"/>
    <w:rsid w:val="00CC6F33"/>
    <w:rsid w:val="00CC7B9A"/>
    <w:rsid w:val="00CD204C"/>
    <w:rsid w:val="00CD3848"/>
    <w:rsid w:val="00CD3B53"/>
    <w:rsid w:val="00CD3BA4"/>
    <w:rsid w:val="00CD3F13"/>
    <w:rsid w:val="00CD71E3"/>
    <w:rsid w:val="00CE3D88"/>
    <w:rsid w:val="00CE45BD"/>
    <w:rsid w:val="00CE4CF7"/>
    <w:rsid w:val="00CE67CF"/>
    <w:rsid w:val="00CF01C3"/>
    <w:rsid w:val="00CF2279"/>
    <w:rsid w:val="00CF48BD"/>
    <w:rsid w:val="00CF4CA7"/>
    <w:rsid w:val="00CF4EA2"/>
    <w:rsid w:val="00CF652B"/>
    <w:rsid w:val="00CF66D8"/>
    <w:rsid w:val="00D010F6"/>
    <w:rsid w:val="00D02294"/>
    <w:rsid w:val="00D050EE"/>
    <w:rsid w:val="00D07A98"/>
    <w:rsid w:val="00D07FDE"/>
    <w:rsid w:val="00D10569"/>
    <w:rsid w:val="00D107E2"/>
    <w:rsid w:val="00D11FA5"/>
    <w:rsid w:val="00D134F5"/>
    <w:rsid w:val="00D14BBB"/>
    <w:rsid w:val="00D14DA4"/>
    <w:rsid w:val="00D15670"/>
    <w:rsid w:val="00D15AF6"/>
    <w:rsid w:val="00D16D0F"/>
    <w:rsid w:val="00D17B07"/>
    <w:rsid w:val="00D17CC0"/>
    <w:rsid w:val="00D20906"/>
    <w:rsid w:val="00D2239F"/>
    <w:rsid w:val="00D22815"/>
    <w:rsid w:val="00D2422F"/>
    <w:rsid w:val="00D24621"/>
    <w:rsid w:val="00D24A26"/>
    <w:rsid w:val="00D25A99"/>
    <w:rsid w:val="00D26D26"/>
    <w:rsid w:val="00D31A3C"/>
    <w:rsid w:val="00D341D8"/>
    <w:rsid w:val="00D34324"/>
    <w:rsid w:val="00D35036"/>
    <w:rsid w:val="00D35B2C"/>
    <w:rsid w:val="00D361FE"/>
    <w:rsid w:val="00D364C4"/>
    <w:rsid w:val="00D41775"/>
    <w:rsid w:val="00D467D2"/>
    <w:rsid w:val="00D46956"/>
    <w:rsid w:val="00D47B47"/>
    <w:rsid w:val="00D53CD7"/>
    <w:rsid w:val="00D54A0E"/>
    <w:rsid w:val="00D55969"/>
    <w:rsid w:val="00D560C5"/>
    <w:rsid w:val="00D56F30"/>
    <w:rsid w:val="00D575AC"/>
    <w:rsid w:val="00D6013C"/>
    <w:rsid w:val="00D61433"/>
    <w:rsid w:val="00D6145D"/>
    <w:rsid w:val="00D62A17"/>
    <w:rsid w:val="00D62C55"/>
    <w:rsid w:val="00D63274"/>
    <w:rsid w:val="00D6470D"/>
    <w:rsid w:val="00D64DFE"/>
    <w:rsid w:val="00D6514F"/>
    <w:rsid w:val="00D67550"/>
    <w:rsid w:val="00D73F3C"/>
    <w:rsid w:val="00D748BB"/>
    <w:rsid w:val="00D7514E"/>
    <w:rsid w:val="00D7575C"/>
    <w:rsid w:val="00D76648"/>
    <w:rsid w:val="00D76861"/>
    <w:rsid w:val="00D77470"/>
    <w:rsid w:val="00D7782D"/>
    <w:rsid w:val="00D81D93"/>
    <w:rsid w:val="00D839C7"/>
    <w:rsid w:val="00D8730B"/>
    <w:rsid w:val="00D87457"/>
    <w:rsid w:val="00D9028A"/>
    <w:rsid w:val="00D920DC"/>
    <w:rsid w:val="00D92624"/>
    <w:rsid w:val="00D92CE8"/>
    <w:rsid w:val="00D936FA"/>
    <w:rsid w:val="00D97802"/>
    <w:rsid w:val="00DA0ADC"/>
    <w:rsid w:val="00DA27B0"/>
    <w:rsid w:val="00DA2E8B"/>
    <w:rsid w:val="00DA39AE"/>
    <w:rsid w:val="00DA3B6A"/>
    <w:rsid w:val="00DA65B7"/>
    <w:rsid w:val="00DB4E7F"/>
    <w:rsid w:val="00DB57D1"/>
    <w:rsid w:val="00DB7392"/>
    <w:rsid w:val="00DB7BF5"/>
    <w:rsid w:val="00DC2DFC"/>
    <w:rsid w:val="00DC4675"/>
    <w:rsid w:val="00DC4713"/>
    <w:rsid w:val="00DD01D2"/>
    <w:rsid w:val="00DD0486"/>
    <w:rsid w:val="00DD2848"/>
    <w:rsid w:val="00DD3C46"/>
    <w:rsid w:val="00DD5461"/>
    <w:rsid w:val="00DD7DAF"/>
    <w:rsid w:val="00DE0FE5"/>
    <w:rsid w:val="00DE1387"/>
    <w:rsid w:val="00DE22E6"/>
    <w:rsid w:val="00DE264F"/>
    <w:rsid w:val="00DE2DBC"/>
    <w:rsid w:val="00DE57D7"/>
    <w:rsid w:val="00DE7C3E"/>
    <w:rsid w:val="00DF0399"/>
    <w:rsid w:val="00DF0A02"/>
    <w:rsid w:val="00DF3779"/>
    <w:rsid w:val="00DF5739"/>
    <w:rsid w:val="00E00F6A"/>
    <w:rsid w:val="00E01066"/>
    <w:rsid w:val="00E076F9"/>
    <w:rsid w:val="00E10D8E"/>
    <w:rsid w:val="00E138A7"/>
    <w:rsid w:val="00E142B7"/>
    <w:rsid w:val="00E15CD5"/>
    <w:rsid w:val="00E16AAC"/>
    <w:rsid w:val="00E23586"/>
    <w:rsid w:val="00E23D03"/>
    <w:rsid w:val="00E24177"/>
    <w:rsid w:val="00E2453C"/>
    <w:rsid w:val="00E26C19"/>
    <w:rsid w:val="00E27745"/>
    <w:rsid w:val="00E323E7"/>
    <w:rsid w:val="00E34151"/>
    <w:rsid w:val="00E34334"/>
    <w:rsid w:val="00E34EA4"/>
    <w:rsid w:val="00E36685"/>
    <w:rsid w:val="00E3709A"/>
    <w:rsid w:val="00E37C1A"/>
    <w:rsid w:val="00E4181D"/>
    <w:rsid w:val="00E41A05"/>
    <w:rsid w:val="00E41F5A"/>
    <w:rsid w:val="00E42916"/>
    <w:rsid w:val="00E43707"/>
    <w:rsid w:val="00E45AB4"/>
    <w:rsid w:val="00E50DE8"/>
    <w:rsid w:val="00E52D6B"/>
    <w:rsid w:val="00E5410C"/>
    <w:rsid w:val="00E54EDC"/>
    <w:rsid w:val="00E55746"/>
    <w:rsid w:val="00E55EFD"/>
    <w:rsid w:val="00E5674B"/>
    <w:rsid w:val="00E56EDE"/>
    <w:rsid w:val="00E605B6"/>
    <w:rsid w:val="00E627AF"/>
    <w:rsid w:val="00E628DB"/>
    <w:rsid w:val="00E641A9"/>
    <w:rsid w:val="00E656C1"/>
    <w:rsid w:val="00E656F4"/>
    <w:rsid w:val="00E71533"/>
    <w:rsid w:val="00E72786"/>
    <w:rsid w:val="00E75174"/>
    <w:rsid w:val="00E75DB7"/>
    <w:rsid w:val="00E77596"/>
    <w:rsid w:val="00E84157"/>
    <w:rsid w:val="00E84E34"/>
    <w:rsid w:val="00E8594C"/>
    <w:rsid w:val="00E90589"/>
    <w:rsid w:val="00E91062"/>
    <w:rsid w:val="00E93EBF"/>
    <w:rsid w:val="00E94F4C"/>
    <w:rsid w:val="00E95075"/>
    <w:rsid w:val="00EA0750"/>
    <w:rsid w:val="00EA313F"/>
    <w:rsid w:val="00EA3BBB"/>
    <w:rsid w:val="00EA4967"/>
    <w:rsid w:val="00EA6606"/>
    <w:rsid w:val="00EB081A"/>
    <w:rsid w:val="00EB1B7E"/>
    <w:rsid w:val="00EB2428"/>
    <w:rsid w:val="00EB2539"/>
    <w:rsid w:val="00EB2766"/>
    <w:rsid w:val="00EB2E86"/>
    <w:rsid w:val="00EB4E6C"/>
    <w:rsid w:val="00EB7437"/>
    <w:rsid w:val="00EB78F7"/>
    <w:rsid w:val="00EC14B6"/>
    <w:rsid w:val="00EC17D7"/>
    <w:rsid w:val="00EC2371"/>
    <w:rsid w:val="00EC4A8A"/>
    <w:rsid w:val="00EC4EF2"/>
    <w:rsid w:val="00EC57DC"/>
    <w:rsid w:val="00EC59B2"/>
    <w:rsid w:val="00EC5BE0"/>
    <w:rsid w:val="00ED01F9"/>
    <w:rsid w:val="00ED0A01"/>
    <w:rsid w:val="00ED0D32"/>
    <w:rsid w:val="00ED1FA2"/>
    <w:rsid w:val="00ED7B5A"/>
    <w:rsid w:val="00EE0C4B"/>
    <w:rsid w:val="00EE0C86"/>
    <w:rsid w:val="00EE2A3C"/>
    <w:rsid w:val="00EE2CC7"/>
    <w:rsid w:val="00EE4CAF"/>
    <w:rsid w:val="00EF0D0F"/>
    <w:rsid w:val="00EF45B2"/>
    <w:rsid w:val="00EF4B42"/>
    <w:rsid w:val="00F00D3E"/>
    <w:rsid w:val="00F01A82"/>
    <w:rsid w:val="00F023E0"/>
    <w:rsid w:val="00F0270F"/>
    <w:rsid w:val="00F02837"/>
    <w:rsid w:val="00F05FB0"/>
    <w:rsid w:val="00F16F4F"/>
    <w:rsid w:val="00F21003"/>
    <w:rsid w:val="00F212E0"/>
    <w:rsid w:val="00F21F09"/>
    <w:rsid w:val="00F22FC3"/>
    <w:rsid w:val="00F235FD"/>
    <w:rsid w:val="00F23FCF"/>
    <w:rsid w:val="00F24009"/>
    <w:rsid w:val="00F247EA"/>
    <w:rsid w:val="00F24A62"/>
    <w:rsid w:val="00F25B0F"/>
    <w:rsid w:val="00F26BCE"/>
    <w:rsid w:val="00F304B6"/>
    <w:rsid w:val="00F308FE"/>
    <w:rsid w:val="00F315A7"/>
    <w:rsid w:val="00F33900"/>
    <w:rsid w:val="00F3578D"/>
    <w:rsid w:val="00F35B00"/>
    <w:rsid w:val="00F422AD"/>
    <w:rsid w:val="00F46268"/>
    <w:rsid w:val="00F51863"/>
    <w:rsid w:val="00F51907"/>
    <w:rsid w:val="00F5320E"/>
    <w:rsid w:val="00F55612"/>
    <w:rsid w:val="00F55DB0"/>
    <w:rsid w:val="00F56644"/>
    <w:rsid w:val="00F6251A"/>
    <w:rsid w:val="00F629C1"/>
    <w:rsid w:val="00F65BE4"/>
    <w:rsid w:val="00F65F7A"/>
    <w:rsid w:val="00F65FFD"/>
    <w:rsid w:val="00F6684F"/>
    <w:rsid w:val="00F67381"/>
    <w:rsid w:val="00F7183A"/>
    <w:rsid w:val="00F7334D"/>
    <w:rsid w:val="00F73EDE"/>
    <w:rsid w:val="00F7557F"/>
    <w:rsid w:val="00F76F21"/>
    <w:rsid w:val="00F77B2C"/>
    <w:rsid w:val="00F77B8E"/>
    <w:rsid w:val="00F81EB1"/>
    <w:rsid w:val="00F8268A"/>
    <w:rsid w:val="00F83456"/>
    <w:rsid w:val="00F867BB"/>
    <w:rsid w:val="00F873F9"/>
    <w:rsid w:val="00F921B8"/>
    <w:rsid w:val="00F96466"/>
    <w:rsid w:val="00F96F73"/>
    <w:rsid w:val="00FA0E35"/>
    <w:rsid w:val="00FA2D37"/>
    <w:rsid w:val="00FA4B74"/>
    <w:rsid w:val="00FA6886"/>
    <w:rsid w:val="00FA7E91"/>
    <w:rsid w:val="00FB0B40"/>
    <w:rsid w:val="00FB21C3"/>
    <w:rsid w:val="00FB49A1"/>
    <w:rsid w:val="00FB5537"/>
    <w:rsid w:val="00FB5B0B"/>
    <w:rsid w:val="00FB69AF"/>
    <w:rsid w:val="00FB7404"/>
    <w:rsid w:val="00FC191D"/>
    <w:rsid w:val="00FC7523"/>
    <w:rsid w:val="00FD08D9"/>
    <w:rsid w:val="00FD4BD0"/>
    <w:rsid w:val="00FD5D02"/>
    <w:rsid w:val="00FD7C92"/>
    <w:rsid w:val="00FE24D5"/>
    <w:rsid w:val="00FE4A3D"/>
    <w:rsid w:val="00FE4CE8"/>
    <w:rsid w:val="00FE54FF"/>
    <w:rsid w:val="00FE55F7"/>
    <w:rsid w:val="00FE5CB9"/>
    <w:rsid w:val="00FE7816"/>
    <w:rsid w:val="00FF1E10"/>
    <w:rsid w:val="00FF23A3"/>
    <w:rsid w:val="00FF3757"/>
    <w:rsid w:val="00FF6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D0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C65A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36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6D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719</TotalTime>
  <Pages>4</Pages>
  <Words>1057</Words>
  <Characters>6030</Characters>
  <Application>Microsoft Office Outlook</Application>
  <DocSecurity>0</DocSecurity>
  <Lines>0</Lines>
  <Paragraphs>0</Paragraphs>
  <ScaleCrop>false</ScaleCrop>
  <Company>uprav_del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Романенко</dc:creator>
  <cp:keywords/>
  <dc:description/>
  <cp:lastModifiedBy>turkina</cp:lastModifiedBy>
  <cp:revision>40</cp:revision>
  <dcterms:created xsi:type="dcterms:W3CDTF">2013-04-01T00:49:00Z</dcterms:created>
  <dcterms:modified xsi:type="dcterms:W3CDTF">2013-05-15T05:40:00Z</dcterms:modified>
</cp:coreProperties>
</file>